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04DFCE3A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43C39A6" w14:textId="147A5EA4" w:rsidR="00D46B71" w:rsidRPr="00D46B71" w:rsidRDefault="00D46B71" w:rsidP="00D46B71">
            <w:r w:rsidRPr="00D46B71">
              <w:t>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C5644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65B0C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4DE40FC8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74C15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E8044" w14:textId="525F36C2" w:rsidR="00D46B71" w:rsidRPr="00D46B71" w:rsidRDefault="00BD1EE6" w:rsidP="00D46B71">
            <w:r>
              <w:t>(ZV)</w:t>
            </w:r>
            <w:r w:rsidR="00C057D4">
              <w:t>23-</w:t>
            </w:r>
            <w:r w:rsidR="00E15AE1">
              <w:t>1</w:t>
            </w:r>
            <w:r w:rsidR="00363736">
              <w:t>8</w:t>
            </w:r>
            <w:r w:rsidR="00A7701D">
              <w:t>2</w:t>
            </w:r>
            <w:r w:rsidR="00E15AE1">
              <w:t>/26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BAB36" w14:textId="315B154B" w:rsidR="00D46B71" w:rsidRPr="00D46B71" w:rsidRDefault="00D46B71" w:rsidP="00D46B71"/>
        </w:tc>
      </w:tr>
      <w:tr w:rsidR="00D46B71" w:rsidRPr="00D46B71" w14:paraId="0DDD20B9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13E4B57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7F9D3EE5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3D240F" w14:textId="7B95C572" w:rsidR="00D46B71" w:rsidRPr="00D46B71" w:rsidRDefault="00E15AE1" w:rsidP="00D46B71">
            <w:r>
              <w:t xml:space="preserve">Verwaltungsgebäude </w:t>
            </w:r>
            <w:r w:rsidR="00A7701D">
              <w:t>0</w:t>
            </w:r>
            <w:r>
              <w:t>9.26a</w:t>
            </w:r>
            <w:r w:rsidR="00DB44A5">
              <w:t xml:space="preserve"> des Kreises Recklinghausen</w:t>
            </w:r>
          </w:p>
        </w:tc>
      </w:tr>
      <w:tr w:rsidR="00D46B71" w:rsidRPr="00D46B71" w14:paraId="098BB21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2C350" w14:textId="77777777" w:rsidR="00D46B71" w:rsidRPr="00D46B71" w:rsidRDefault="00D46B71" w:rsidP="00D46B71"/>
        </w:tc>
      </w:tr>
      <w:tr w:rsidR="00D46B71" w:rsidRPr="00D46B71" w14:paraId="55A3CC1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F3C4159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69E455F3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7DAA478" w14:textId="14008D73" w:rsidR="00D46B71" w:rsidRPr="00D46B71" w:rsidRDefault="00843703" w:rsidP="00D46B71">
            <w:r>
              <w:t xml:space="preserve">VE </w:t>
            </w:r>
            <w:r w:rsidR="00363736">
              <w:t>31.2 Metallbauarbeiten</w:t>
            </w:r>
          </w:p>
        </w:tc>
      </w:tr>
    </w:tbl>
    <w:p w14:paraId="77C23A9E" w14:textId="77777777" w:rsidR="002748DF" w:rsidRDefault="002748DF" w:rsidP="00046C8E"/>
    <w:p w14:paraId="714FBC73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AFD8E20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68EB7212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422F54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1E6ADA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F61605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2B79C1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7309A0C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40F5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CEDD9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4D59A1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42704" w14:textId="77777777" w:rsidR="00D46B71" w:rsidRPr="00D46B71" w:rsidRDefault="00D46B71" w:rsidP="00D46B71"/>
        </w:tc>
      </w:tr>
      <w:tr w:rsidR="00D46B71" w:rsidRPr="00D46B71" w14:paraId="67F7848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950A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7DB3B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01B221A2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0E3FF" w14:textId="77777777" w:rsidR="00D46B71" w:rsidRPr="00D46B71" w:rsidRDefault="00D46B71" w:rsidP="00D46B71"/>
        </w:tc>
      </w:tr>
      <w:tr w:rsidR="00D46B71" w:rsidRPr="00D46B71" w14:paraId="5F3C0DE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521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1543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F38F58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72F5E29" w14:textId="77777777" w:rsidR="00D46B71" w:rsidRPr="00D46B71" w:rsidRDefault="00D46B71" w:rsidP="00D46B71"/>
        </w:tc>
      </w:tr>
      <w:tr w:rsidR="00D46B71" w:rsidRPr="00D46B71" w14:paraId="24F6509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D596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58C07D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815456D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31558A3" w14:textId="77777777" w:rsidR="00D46B71" w:rsidRPr="00D46B71" w:rsidRDefault="00D46B71" w:rsidP="00D46B71"/>
        </w:tc>
      </w:tr>
    </w:tbl>
    <w:p w14:paraId="187E6F80" w14:textId="77777777" w:rsidR="00D46B71" w:rsidRDefault="00D46B71" w:rsidP="00046C8E"/>
    <w:p w14:paraId="45882F48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48AB653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492DC9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1477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FC51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65834C1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ECBB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E45FEC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840CE0E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752ED8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61CD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5DE2D3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577881A6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51296C5" w14:textId="77777777" w:rsidR="00D46B71" w:rsidRPr="00D46B71" w:rsidRDefault="00D46B71" w:rsidP="00D46B71"/>
        </w:tc>
      </w:tr>
    </w:tbl>
    <w:p w14:paraId="213E7879" w14:textId="77777777" w:rsidR="00D46B71" w:rsidRDefault="00D46B71" w:rsidP="00046C8E"/>
    <w:p w14:paraId="74A0864E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D4D620F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048D9D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B7BFE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E82E1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D9719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47F30C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DCA1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9F338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FC46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30FFC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9C3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243623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D05B1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933F2D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1C92A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151F55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886A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5A4F26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E6B3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3F535B0" w14:textId="77777777" w:rsidR="00D46B71" w:rsidRDefault="00D46B71" w:rsidP="00046C8E"/>
    <w:p w14:paraId="11195E9B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0AF33361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54F269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888573C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1874D3F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EAB49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C2C7E6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1FA7BC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16A6D6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293D83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6BD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07F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1856FD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4D055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1D2E47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B71F0D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CD9884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4EA3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EEC14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97A41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2326A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328249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611944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FFCEC6C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D3201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025DA8CF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E21C3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50457A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474E1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2F0A5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5141F2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27931D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6B45E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32B46CE" wp14:editId="1E482ED8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4E21E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42386A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B122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750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EA3C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013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754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87FE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3A77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D53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CAFBB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BEEE9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3D46A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6FC1C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0DD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9627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5FEC0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C6C0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09A42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1EB7B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5507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4C16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0FE9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96BB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F50F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F7200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DA1A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60565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39DD48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FA0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33CF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3DF46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902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536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8D2025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93C8A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5F6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716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30D2A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B1550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BBA96A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03140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F2E7495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D171F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B31BE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E711B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381E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7EDF5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EFB0D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032FD5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5007D6B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3B60E1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5239DE6C" wp14:editId="1116B9CB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AF3D2E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7EC38A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83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44E27D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6C46FD6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4D10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3EDC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4FAD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575848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E24B15" wp14:editId="176730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BA030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0C5A75A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B2BB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C5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B9D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48A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FCA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036A0C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60F857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AF4BF7" wp14:editId="1C022FF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B359E7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3E59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ABB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755B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279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AEAE86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3C5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3B80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44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7A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BEA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8B4D4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2592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8263A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643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1CD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00F4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A2CC1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929E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A8E6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33C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54D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26B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2506E3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7B755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51DB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BA8A62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1C73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6383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C17ACA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A10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DBC5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4C3E46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6E2C5D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34851C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4F19E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965FD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8AB18C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DBE06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4CDA95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66A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0297B3F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0A0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476E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178AD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13CA7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EE2BE6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4BAF2CD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59040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3FBA5E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F93077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56B3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5ED70C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CDE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6AC00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414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26D7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7E7D7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13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FBB59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A563D4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9F93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B11B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4809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76D1A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CB1762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A850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DE6A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7A78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03E69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0CE253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0DE34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D5B8A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196A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60C4C0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982BA9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76023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11A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B6B38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FF7B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5E20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2FC7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9DD9C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5A71E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08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456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B6684A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78FB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127C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02E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7802DB6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5E4A13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FB8C8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49ED2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CE00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CADF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37F62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0A006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BED440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16AC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EC916DF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F9DA9E7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8E041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E2D0E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1942E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CBD922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1C3B2B6D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E8BEFCA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97AEF4D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24FDAEE5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AF75D5E" wp14:editId="1EC5A6EF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2A9528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FA1D2C0" wp14:editId="1E1EE4DF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633E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4CB30" w14:textId="77777777" w:rsidR="007D6F38" w:rsidRDefault="007D6F38">
      <w:r>
        <w:separator/>
      </w:r>
    </w:p>
    <w:p w14:paraId="6743B332" w14:textId="77777777" w:rsidR="007D6F38" w:rsidRDefault="007D6F38"/>
    <w:p w14:paraId="2B3E7F4D" w14:textId="77777777" w:rsidR="007D6F38" w:rsidRDefault="007D6F38"/>
    <w:p w14:paraId="17A66EC3" w14:textId="77777777" w:rsidR="007D6F38" w:rsidRDefault="007D6F38"/>
    <w:p w14:paraId="66F3F4BF" w14:textId="77777777" w:rsidR="007D6F38" w:rsidRDefault="007D6F38"/>
    <w:p w14:paraId="38012F49" w14:textId="77777777" w:rsidR="007D6F38" w:rsidRDefault="007D6F38"/>
  </w:endnote>
  <w:endnote w:type="continuationSeparator" w:id="0">
    <w:p w14:paraId="61D80110" w14:textId="77777777" w:rsidR="007D6F38" w:rsidRDefault="007D6F38">
      <w:r>
        <w:continuationSeparator/>
      </w:r>
    </w:p>
    <w:p w14:paraId="36AD9E9A" w14:textId="77777777" w:rsidR="007D6F38" w:rsidRDefault="007D6F38"/>
    <w:p w14:paraId="3DAA40FA" w14:textId="77777777" w:rsidR="007D6F38" w:rsidRDefault="007D6F38"/>
    <w:p w14:paraId="478B9827" w14:textId="77777777" w:rsidR="007D6F38" w:rsidRDefault="007D6F38"/>
    <w:p w14:paraId="5158E822" w14:textId="77777777" w:rsidR="007D6F38" w:rsidRDefault="007D6F38"/>
    <w:p w14:paraId="5ACE43A1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05F5F5C7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298DB4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D222697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F70A55" wp14:editId="52543F89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22F2DE0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6FF94A3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7E28E7C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36052" w14:textId="77777777" w:rsidR="007D6F38" w:rsidRDefault="007D6F38">
      <w:r>
        <w:separator/>
      </w:r>
    </w:p>
    <w:p w14:paraId="5EF306C6" w14:textId="77777777" w:rsidR="007D6F38" w:rsidRDefault="007D6F38"/>
    <w:p w14:paraId="2C57C3BB" w14:textId="77777777" w:rsidR="007D6F38" w:rsidRDefault="007D6F38"/>
    <w:p w14:paraId="3DFCA2B1" w14:textId="77777777" w:rsidR="007D6F38" w:rsidRDefault="007D6F38"/>
  </w:footnote>
  <w:footnote w:type="continuationSeparator" w:id="0">
    <w:p w14:paraId="5E3361A3" w14:textId="77777777" w:rsidR="007D6F38" w:rsidRDefault="007D6F38">
      <w:r>
        <w:continuationSeparator/>
      </w:r>
    </w:p>
    <w:p w14:paraId="74358720" w14:textId="77777777" w:rsidR="007D6F38" w:rsidRDefault="007D6F38"/>
    <w:p w14:paraId="448DB975" w14:textId="77777777" w:rsidR="007D6F38" w:rsidRDefault="007D6F38"/>
    <w:p w14:paraId="0C108776" w14:textId="77777777" w:rsidR="007D6F38" w:rsidRDefault="007D6F38"/>
    <w:p w14:paraId="7129780E" w14:textId="77777777" w:rsidR="007D6F38" w:rsidRDefault="007D6F38"/>
    <w:p w14:paraId="5EEFA825" w14:textId="77777777" w:rsidR="007D6F38" w:rsidRDefault="007D6F38"/>
  </w:footnote>
  <w:footnote w:id="1">
    <w:p w14:paraId="051650C0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8893" w14:textId="77777777" w:rsidR="007D6F38" w:rsidRDefault="007D6F38"/>
  <w:p w14:paraId="1B9D201C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6BE95" w14:textId="77777777" w:rsidR="007D6F38" w:rsidRDefault="007D6F38" w:rsidP="00046C8E">
    <w:pPr>
      <w:pStyle w:val="Kopfzeile"/>
    </w:pPr>
    <w:r>
      <w:t>222</w:t>
    </w:r>
  </w:p>
  <w:p w14:paraId="74EA1A7D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67371582">
    <w:abstractNumId w:val="1"/>
  </w:num>
  <w:num w:numId="2" w16cid:durableId="1540046274">
    <w:abstractNumId w:val="5"/>
  </w:num>
  <w:num w:numId="3" w16cid:durableId="1434204843">
    <w:abstractNumId w:val="7"/>
  </w:num>
  <w:num w:numId="4" w16cid:durableId="2070759063">
    <w:abstractNumId w:val="16"/>
  </w:num>
  <w:num w:numId="5" w16cid:durableId="11538614">
    <w:abstractNumId w:val="9"/>
  </w:num>
  <w:num w:numId="6" w16cid:durableId="134226085">
    <w:abstractNumId w:val="3"/>
  </w:num>
  <w:num w:numId="7" w16cid:durableId="1609727831">
    <w:abstractNumId w:val="12"/>
  </w:num>
  <w:num w:numId="8" w16cid:durableId="1650864544">
    <w:abstractNumId w:val="8"/>
  </w:num>
  <w:num w:numId="9" w16cid:durableId="1277832393">
    <w:abstractNumId w:val="15"/>
  </w:num>
  <w:num w:numId="10" w16cid:durableId="1736079045">
    <w:abstractNumId w:val="4"/>
  </w:num>
  <w:num w:numId="11" w16cid:durableId="1376464726">
    <w:abstractNumId w:val="11"/>
  </w:num>
  <w:num w:numId="12" w16cid:durableId="1892811478">
    <w:abstractNumId w:val="11"/>
  </w:num>
  <w:num w:numId="13" w16cid:durableId="321737616">
    <w:abstractNumId w:val="11"/>
  </w:num>
  <w:num w:numId="14" w16cid:durableId="1246378053">
    <w:abstractNumId w:val="11"/>
  </w:num>
  <w:num w:numId="15" w16cid:durableId="327101468">
    <w:abstractNumId w:val="11"/>
  </w:num>
  <w:num w:numId="16" w16cid:durableId="1789546738">
    <w:abstractNumId w:val="2"/>
  </w:num>
  <w:num w:numId="17" w16cid:durableId="259142694">
    <w:abstractNumId w:val="2"/>
  </w:num>
  <w:num w:numId="18" w16cid:durableId="449934113">
    <w:abstractNumId w:val="14"/>
  </w:num>
  <w:num w:numId="19" w16cid:durableId="1997758045">
    <w:abstractNumId w:val="13"/>
  </w:num>
  <w:num w:numId="20" w16cid:durableId="655652614">
    <w:abstractNumId w:val="10"/>
  </w:num>
  <w:num w:numId="21" w16cid:durableId="1916434470">
    <w:abstractNumId w:val="6"/>
  </w:num>
  <w:num w:numId="22" w16cid:durableId="1403218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11299"/>
    <w:rsid w:val="00127C79"/>
    <w:rsid w:val="001426F7"/>
    <w:rsid w:val="001651AA"/>
    <w:rsid w:val="001A6205"/>
    <w:rsid w:val="001A6264"/>
    <w:rsid w:val="001B4723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63736"/>
    <w:rsid w:val="00375050"/>
    <w:rsid w:val="003845F5"/>
    <w:rsid w:val="00395FEC"/>
    <w:rsid w:val="003A36E9"/>
    <w:rsid w:val="003B4430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82938"/>
    <w:rsid w:val="0058738E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0FF3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F6630"/>
    <w:rsid w:val="00720E10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43703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7701D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67C"/>
    <w:rsid w:val="00B44C7B"/>
    <w:rsid w:val="00B61D2B"/>
    <w:rsid w:val="00B8084A"/>
    <w:rsid w:val="00B9519F"/>
    <w:rsid w:val="00B96ADB"/>
    <w:rsid w:val="00BA5E42"/>
    <w:rsid w:val="00BC6F76"/>
    <w:rsid w:val="00BD1EE6"/>
    <w:rsid w:val="00BF2190"/>
    <w:rsid w:val="00C057D4"/>
    <w:rsid w:val="00C101BF"/>
    <w:rsid w:val="00C246AC"/>
    <w:rsid w:val="00C26124"/>
    <w:rsid w:val="00C2678D"/>
    <w:rsid w:val="00C30192"/>
    <w:rsid w:val="00C33C0C"/>
    <w:rsid w:val="00C45672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44A5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5AE1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C20D9"/>
    <w:rsid w:val="00FD49AF"/>
    <w:rsid w:val="00FE2F0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4815337F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Uebach, P.</cp:lastModifiedBy>
  <cp:revision>13</cp:revision>
  <cp:lastPrinted>2010-03-03T17:05:00Z</cp:lastPrinted>
  <dcterms:created xsi:type="dcterms:W3CDTF">2016-10-19T11:49:00Z</dcterms:created>
  <dcterms:modified xsi:type="dcterms:W3CDTF">2026-08-21T05:05:00Z</dcterms:modified>
</cp:coreProperties>
</file>